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Številka: </w:t>
      </w:r>
      <w:r w:rsidR="00DD7BFF">
        <w:rPr>
          <w:rFonts w:asciiTheme="minorHAnsi" w:hAnsiTheme="minorHAnsi" w:cstheme="minorHAnsi"/>
          <w:sz w:val="20"/>
          <w:szCs w:val="20"/>
        </w:rPr>
        <w:t>4301-5/2018/7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Datum</w:t>
      </w:r>
      <w:r w:rsidR="00870FA8">
        <w:rPr>
          <w:rFonts w:asciiTheme="minorHAnsi" w:hAnsiTheme="minorHAnsi" w:cstheme="minorHAnsi"/>
          <w:sz w:val="20"/>
          <w:szCs w:val="20"/>
        </w:rPr>
        <w:t>: 4</w:t>
      </w:r>
      <w:bookmarkStart w:id="0" w:name="_GoBack"/>
      <w:bookmarkEnd w:id="0"/>
      <w:r w:rsidR="00DD7BFF">
        <w:rPr>
          <w:rFonts w:asciiTheme="minorHAnsi" w:hAnsiTheme="minorHAnsi" w:cstheme="minorHAnsi"/>
          <w:sz w:val="20"/>
          <w:szCs w:val="20"/>
        </w:rPr>
        <w:t>. 7</w:t>
      </w:r>
      <w:r w:rsidRPr="00397483">
        <w:rPr>
          <w:rFonts w:asciiTheme="minorHAnsi" w:hAnsiTheme="minorHAnsi" w:cstheme="minorHAnsi"/>
          <w:sz w:val="20"/>
          <w:szCs w:val="20"/>
        </w:rPr>
        <w:t>. 2018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B1604C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131964" w:rsidRDefault="00B73ED6" w:rsidP="00B73ED6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Nakup in vzdrževanje elektronske pisarniške opreme za obdobje 4 let</w:t>
      </w: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B73ED6" w:rsidRPr="00B1604C" w:rsidRDefault="00B73ED6" w:rsidP="00B73ED6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1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1"/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B73ED6" w:rsidRPr="00B1604C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B73ED6" w:rsidRPr="00B1604C" w:rsidRDefault="00B73ED6" w:rsidP="00B73ED6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2A, OBR-2B, OBR-2C, OBR-2D, OBR-2E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 xml:space="preserve">Vzorec </w:t>
      </w:r>
      <w:r>
        <w:rPr>
          <w:rFonts w:asciiTheme="minorHAnsi" w:hAnsiTheme="minorHAnsi" w:cstheme="minorHAnsi"/>
          <w:sz w:val="20"/>
          <w:szCs w:val="20"/>
        </w:rPr>
        <w:t>okvirnega sporazuma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3A, OBR-3B, OBR-3C, OBR-3D, OBR-3E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9D30D0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B73ED6" w:rsidRDefault="00B73ED6" w:rsidP="00B73ED6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 ponudnika 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B73ED6" w:rsidRPr="00B1604C" w:rsidRDefault="00B73ED6" w:rsidP="00B73ED6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B73ED6" w:rsidRDefault="00B73ED6" w:rsidP="00B73ED6"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sectPr w:rsidR="009079D1" w:rsidRPr="00B73ED6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588" w:rsidRDefault="00967588" w:rsidP="00184F9B">
      <w:r>
        <w:separator/>
      </w:r>
    </w:p>
  </w:endnote>
  <w:endnote w:type="continuationSeparator" w:id="0">
    <w:p w:rsidR="00967588" w:rsidRDefault="0096758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0321E">
            <w:rPr>
              <w:rFonts w:eastAsia="Calibri" w:cs="Arial"/>
              <w:color w:val="231F20"/>
              <w:sz w:val="14"/>
              <w:szCs w:val="14"/>
            </w:rPr>
            <w:t>37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0FA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70FA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588" w:rsidRDefault="00967588" w:rsidP="00184F9B">
      <w:r>
        <w:separator/>
      </w:r>
    </w:p>
  </w:footnote>
  <w:footnote w:type="continuationSeparator" w:id="0">
    <w:p w:rsidR="00967588" w:rsidRDefault="0096758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31" name="Slika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IgEGP6VMaHVAwLZ10BcOcT+TCL4gyfciF17wHSN1U6ovHftNZ7apcSha6GgoxB8Oqn1ZZvRqtG1Ze2rkcJB1NA==" w:salt="G9X1C3sQjbSJMRSHvgdLz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5F2D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170C2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49A6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3FC8"/>
    <w:rsid w:val="00435627"/>
    <w:rsid w:val="004357B8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D6C28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56E2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1D6D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0FA8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2A26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67588"/>
    <w:rsid w:val="00967C7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35A4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0E5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6F10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3ED6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1869"/>
    <w:rsid w:val="00BC236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D7BFF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EA9D01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AE578-33C0-4F82-A3E5-6316DF72C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69</Words>
  <Characters>394</Characters>
  <Application>Microsoft Office Word</Application>
  <DocSecurity>8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3</cp:revision>
  <cp:lastPrinted>2018-04-25T10:53:00Z</cp:lastPrinted>
  <dcterms:created xsi:type="dcterms:W3CDTF">2018-07-03T12:10:00Z</dcterms:created>
  <dcterms:modified xsi:type="dcterms:W3CDTF">2018-07-04T08:19:00Z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